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F00" w:rsidRDefault="00320F00" w:rsidP="00320F00">
      <w:pPr>
        <w:jc w:val="center"/>
      </w:pPr>
      <w:r>
        <w:t>ИЗВЕЩЕНИЕ</w:t>
      </w:r>
    </w:p>
    <w:p w:rsidR="00320F00" w:rsidRPr="00C1723A" w:rsidRDefault="00320F00" w:rsidP="00320F00">
      <w:pPr>
        <w:jc w:val="center"/>
      </w:pPr>
      <w:r>
        <w:t>О внесении изменений в документацию о</w:t>
      </w:r>
      <w:r w:rsidRPr="00C1723A">
        <w:t xml:space="preserve"> </w:t>
      </w:r>
      <w:r>
        <w:t>конкурентном отборе</w:t>
      </w:r>
    </w:p>
    <w:p w:rsidR="00C21A72" w:rsidRPr="00C21A72" w:rsidRDefault="00320F00" w:rsidP="00C21A72">
      <w:pPr>
        <w:pStyle w:val="a3"/>
        <w:spacing w:line="288" w:lineRule="auto"/>
        <w:ind w:right="-301" w:firstLine="0"/>
        <w:jc w:val="center"/>
      </w:pPr>
      <w:r>
        <w:t xml:space="preserve">№ </w:t>
      </w:r>
      <w:r w:rsidR="00C21A72" w:rsidRPr="00C21A72">
        <w:t>0033/20/4.5/0058814/</w:t>
      </w:r>
      <w:proofErr w:type="spellStart"/>
      <w:r w:rsidR="00C21A72" w:rsidRPr="00C21A72">
        <w:t>ТГТомск</w:t>
      </w:r>
      <w:proofErr w:type="spellEnd"/>
      <w:r w:rsidR="00C21A72" w:rsidRPr="00C21A72">
        <w:t>/К/ГОС/Э/18.09.2020</w:t>
      </w:r>
    </w:p>
    <w:p w:rsidR="00C21A72" w:rsidRPr="00C21A72" w:rsidRDefault="00AB701B" w:rsidP="00C21A72">
      <w:pPr>
        <w:pStyle w:val="a3"/>
        <w:spacing w:line="288" w:lineRule="auto"/>
        <w:ind w:right="-301" w:firstLine="0"/>
        <w:jc w:val="center"/>
      </w:pPr>
      <w:r w:rsidRPr="00AB701B">
        <w:t xml:space="preserve">на поставку </w:t>
      </w:r>
      <w:r w:rsidR="00C21A72" w:rsidRPr="00C21A72">
        <w:t xml:space="preserve">гаражного оборудования для нужд ООО "Газпром </w:t>
      </w:r>
      <w:proofErr w:type="spellStart"/>
      <w:r w:rsidR="00C21A72" w:rsidRPr="00C21A72">
        <w:t>трансгаз</w:t>
      </w:r>
      <w:proofErr w:type="spellEnd"/>
      <w:r w:rsidR="00C21A72" w:rsidRPr="00C21A72">
        <w:t xml:space="preserve"> Томск"</w:t>
      </w:r>
    </w:p>
    <w:p w:rsidR="00C21A72" w:rsidRPr="003634C1" w:rsidRDefault="00C21A72" w:rsidP="00C21A72">
      <w:pPr>
        <w:pStyle w:val="a3"/>
        <w:spacing w:line="288" w:lineRule="auto"/>
        <w:ind w:right="-301" w:firstLine="0"/>
        <w:jc w:val="center"/>
        <w:rPr>
          <w:b/>
          <w:sz w:val="20"/>
        </w:rPr>
      </w:pPr>
      <w:r w:rsidRPr="003634C1">
        <w:rPr>
          <w:b/>
          <w:sz w:val="20"/>
        </w:rPr>
        <w:t xml:space="preserve"> </w:t>
      </w:r>
    </w:p>
    <w:p w:rsidR="00AB701B" w:rsidRPr="00AB701B" w:rsidRDefault="00AB701B" w:rsidP="00320F00">
      <w:pPr>
        <w:pStyle w:val="a3"/>
        <w:ind w:firstLine="0"/>
      </w:pPr>
    </w:p>
    <w:p w:rsidR="00320F00" w:rsidRPr="00612175" w:rsidRDefault="00320F00" w:rsidP="00320F00">
      <w:pPr>
        <w:pStyle w:val="a3"/>
        <w:ind w:firstLine="0"/>
      </w:pPr>
      <w:r>
        <w:t xml:space="preserve">Заказчик (Организатор) извещает о внесении изменений следующего содержания в Документацию и Извещение: </w:t>
      </w:r>
    </w:p>
    <w:p w:rsidR="00FA3534" w:rsidRPr="001E5D67" w:rsidRDefault="00AB701B" w:rsidP="001E5D67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before="40" w:after="0" w:line="240" w:lineRule="auto"/>
        <w:jc w:val="both"/>
      </w:pPr>
      <w:r>
        <w:t>В Приложение 2 добавлена форма для заполнения Ценового предложения</w:t>
      </w:r>
    </w:p>
    <w:p w:rsidR="00AB701B" w:rsidRDefault="00AB701B" w:rsidP="00AB701B">
      <w:pPr>
        <w:jc w:val="right"/>
      </w:pPr>
    </w:p>
    <w:p w:rsidR="00320F00" w:rsidRDefault="00AB701B" w:rsidP="00AB701B">
      <w:pPr>
        <w:jc w:val="right"/>
      </w:pPr>
      <w:r>
        <w:t xml:space="preserve"> 21.09.2020</w:t>
      </w:r>
    </w:p>
    <w:p w:rsidR="00320F00" w:rsidRDefault="00320F00" w:rsidP="00320F00"/>
    <w:p w:rsidR="008F5A3E" w:rsidRDefault="008F5A3E">
      <w:bookmarkStart w:id="0" w:name="_GoBack"/>
      <w:bookmarkEnd w:id="0"/>
    </w:p>
    <w:sectPr w:rsidR="008F5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A30C2"/>
    <w:multiLevelType w:val="hybridMultilevel"/>
    <w:tmpl w:val="E5F0C4F6"/>
    <w:lvl w:ilvl="0" w:tplc="199E0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4537C9"/>
    <w:multiLevelType w:val="hybridMultilevel"/>
    <w:tmpl w:val="DF788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02D"/>
    <w:rsid w:val="00096AEB"/>
    <w:rsid w:val="00107787"/>
    <w:rsid w:val="00187673"/>
    <w:rsid w:val="001E5D67"/>
    <w:rsid w:val="002E502D"/>
    <w:rsid w:val="00320F00"/>
    <w:rsid w:val="005E308C"/>
    <w:rsid w:val="008F5A3E"/>
    <w:rsid w:val="00AB701B"/>
    <w:rsid w:val="00B70F58"/>
    <w:rsid w:val="00C21A72"/>
    <w:rsid w:val="00DC0812"/>
    <w:rsid w:val="00FA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DDFC6-1B28-418B-ABCB-336154BF3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F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20F00"/>
    <w:pPr>
      <w:spacing w:after="0" w:line="240" w:lineRule="auto"/>
      <w:ind w:firstLine="709"/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320F00"/>
    <w:rPr>
      <w:rFonts w:eastAsia="Times New Roman" w:cs="Times New Roman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320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B84C496</Template>
  <TotalTime>37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Кубусевич Е.А.</dc:creator>
  <cp:keywords/>
  <dc:description/>
  <cp:lastModifiedBy>Егорова Елена Анатольевна</cp:lastModifiedBy>
  <cp:revision>12</cp:revision>
  <dcterms:created xsi:type="dcterms:W3CDTF">2020-02-04T09:11:00Z</dcterms:created>
  <dcterms:modified xsi:type="dcterms:W3CDTF">2020-09-21T10:39:00Z</dcterms:modified>
</cp:coreProperties>
</file>